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F6B166" w14:textId="77777777" w:rsidR="00305648" w:rsidRDefault="000626D7" w:rsidP="0030564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KNYGHT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305648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305648">
        <w:rPr>
          <w:rFonts w:ascii="Times New Roman" w:hAnsi="Times New Roman" w:cs="Times New Roman"/>
          <w:sz w:val="24"/>
          <w:szCs w:val="24"/>
        </w:rPr>
        <w:t>fl.1400)</w:t>
      </w:r>
    </w:p>
    <w:p w14:paraId="2F0080C1" w14:textId="77777777" w:rsidR="00305648" w:rsidRDefault="00305648" w:rsidP="0030564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15838C4" w14:textId="77777777" w:rsidR="00305648" w:rsidRDefault="00305648" w:rsidP="0030564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0868A12" w14:textId="77777777" w:rsidR="00305648" w:rsidRDefault="00305648" w:rsidP="0030564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Mar.1400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Evershot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746BD0B1" w14:textId="77777777" w:rsidR="00305648" w:rsidRDefault="00305648" w:rsidP="0030564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Dorset, into lands of Sir Bernard </w:t>
      </w:r>
      <w:proofErr w:type="spellStart"/>
      <w:r>
        <w:rPr>
          <w:rFonts w:ascii="Times New Roman" w:hAnsi="Times New Roman" w:cs="Times New Roman"/>
          <w:sz w:val="24"/>
          <w:szCs w:val="24"/>
        </w:rPr>
        <w:t>Brocas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673215C0" w14:textId="77777777" w:rsidR="00305648" w:rsidRDefault="00305648" w:rsidP="0030564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D50F75">
          <w:rPr>
            <w:rStyle w:val="Hyperlink"/>
            <w:rFonts w:ascii="Times New Roman" w:hAnsi="Times New Roman" w:cs="Times New Roman"/>
            <w:sz w:val="24"/>
            <w:szCs w:val="24"/>
          </w:rPr>
          <w:t>http://www.inquisitionspostmortem.ac.uk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18-45)</w:t>
      </w:r>
    </w:p>
    <w:p w14:paraId="077965E8" w14:textId="77777777" w:rsidR="00305648" w:rsidRDefault="00305648" w:rsidP="0030564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747321F" w14:textId="77777777" w:rsidR="00305648" w:rsidRDefault="00305648" w:rsidP="0030564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15ABBFB" w14:textId="77777777" w:rsidR="00305648" w:rsidRPr="00952869" w:rsidRDefault="00305648" w:rsidP="0030564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 January 2022 </w:t>
      </w:r>
    </w:p>
    <w:p w14:paraId="50988E00" w14:textId="70EA7B86" w:rsidR="00BA00AB" w:rsidRPr="000626D7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0626D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202A71" w14:textId="77777777" w:rsidR="000626D7" w:rsidRDefault="000626D7" w:rsidP="009139A6">
      <w:r>
        <w:separator/>
      </w:r>
    </w:p>
  </w:endnote>
  <w:endnote w:type="continuationSeparator" w:id="0">
    <w:p w14:paraId="5498252B" w14:textId="77777777" w:rsidR="000626D7" w:rsidRDefault="000626D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72133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3F12E8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831D5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8C704B" w14:textId="77777777" w:rsidR="000626D7" w:rsidRDefault="000626D7" w:rsidP="009139A6">
      <w:r>
        <w:separator/>
      </w:r>
    </w:p>
  </w:footnote>
  <w:footnote w:type="continuationSeparator" w:id="0">
    <w:p w14:paraId="2BB99307" w14:textId="77777777" w:rsidR="000626D7" w:rsidRDefault="000626D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5EB1A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403D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25E70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26D7"/>
    <w:rsid w:val="000626D7"/>
    <w:rsid w:val="000666E0"/>
    <w:rsid w:val="002510B7"/>
    <w:rsid w:val="00305648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02A2C9"/>
  <w15:chartTrackingRefBased/>
  <w15:docId w15:val="{AF137B2E-2985-468C-9579-E3BF8C1B3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30564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15</TotalTime>
  <Pages>1</Pages>
  <Words>44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2022-01-03T21:12:00Z</dcterms:created>
  <dcterms:modified xsi:type="dcterms:W3CDTF">2022-01-03T21:27:00Z</dcterms:modified>
</cp:coreProperties>
</file>